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BAB4E" w14:textId="494F5CF7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52784D" w:rsidRPr="0052784D">
        <w:rPr>
          <w:b/>
          <w:i/>
          <w:noProof/>
          <w:sz w:val="28"/>
        </w:rPr>
        <w:t>253755</w:t>
      </w:r>
    </w:p>
    <w:p w14:paraId="59E78908" w14:textId="311D52BF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</w:t>
      </w:r>
      <w:r w:rsidR="006C1F02" w:rsidRPr="006C1F02">
        <w:rPr>
          <w:rFonts w:eastAsia="Batang" w:cs="Arial"/>
          <w:noProof/>
          <w:lang w:eastAsia="zh-CN"/>
        </w:rPr>
        <w:t>253587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ECB8B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B50A34" w:rsidRPr="00B50A34">
        <w:t>disaster roaming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1CC0139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83D4C">
        <w:t>MINT</w:t>
      </w:r>
      <w:r w:rsidR="0052784D">
        <w:t>_Ph2-CH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750DA34C" w:rsidR="00BD6261" w:rsidRDefault="00CF2386" w:rsidP="00D9398A">
            <w:pPr>
              <w:pStyle w:val="TAL"/>
            </w:pPr>
            <w:r w:rsidRPr="00CF2386">
              <w:t>MINT_Ph2</w:t>
            </w:r>
          </w:p>
        </w:tc>
        <w:tc>
          <w:tcPr>
            <w:tcW w:w="1101" w:type="dxa"/>
          </w:tcPr>
          <w:p w14:paraId="6C35CE69" w14:textId="725A8AE9" w:rsidR="00BD6261" w:rsidRDefault="00CF2386" w:rsidP="00D9398A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73C872E" w14:textId="606A2104" w:rsidR="00BD6261" w:rsidRDefault="000B2CD7" w:rsidP="00D9398A">
            <w:pPr>
              <w:pStyle w:val="TAL"/>
            </w:pPr>
            <w:r w:rsidRPr="000B2CD7">
              <w:t>1050104</w:t>
            </w:r>
          </w:p>
        </w:tc>
        <w:tc>
          <w:tcPr>
            <w:tcW w:w="6010" w:type="dxa"/>
          </w:tcPr>
          <w:p w14:paraId="181AE56D" w14:textId="5A27B599" w:rsidR="00BD6261" w:rsidRPr="00251D80" w:rsidRDefault="000B2CD7" w:rsidP="00D9398A">
            <w:pPr>
              <w:pStyle w:val="TAL"/>
            </w:pPr>
            <w:r w:rsidRPr="000B2CD7">
              <w:t>Minimization of Service Interruption During Core Network Failure Phase 2</w:t>
            </w: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DE134A" w14:paraId="4B2124A3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70F70B9C" w14:textId="6D8E6DFD" w:rsidR="00DE134A" w:rsidRPr="00915C08" w:rsidRDefault="0054783C" w:rsidP="00DE134A">
            <w:pPr>
              <w:pStyle w:val="TAL"/>
            </w:pPr>
            <w:r w:rsidRPr="0054783C">
              <w:t>970041</w:t>
            </w:r>
          </w:p>
        </w:tc>
        <w:tc>
          <w:tcPr>
            <w:tcW w:w="3326" w:type="dxa"/>
          </w:tcPr>
          <w:p w14:paraId="50855B27" w14:textId="096229E5" w:rsidR="00DE134A" w:rsidRPr="00DE134A" w:rsidRDefault="0054783C" w:rsidP="00DE134A">
            <w:pPr>
              <w:pStyle w:val="TAL"/>
            </w:pPr>
            <w:r w:rsidRPr="0054783C">
              <w:t>Stage 2 of Minimization of Service Interruption During Core Network Failure Phase 2</w:t>
            </w:r>
          </w:p>
        </w:tc>
        <w:tc>
          <w:tcPr>
            <w:tcW w:w="5099" w:type="dxa"/>
          </w:tcPr>
          <w:p w14:paraId="2706CE32" w14:textId="1E4544B4" w:rsidR="00DE134A" w:rsidRPr="0085176C" w:rsidRDefault="00A456FF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DE77CC">
              <w:rPr>
                <w:i w:val="0"/>
                <w:iCs/>
              </w:rPr>
              <w:t xml:space="preserve">upport of </w:t>
            </w:r>
            <w:r w:rsidR="0010248F">
              <w:rPr>
                <w:i w:val="0"/>
                <w:iCs/>
              </w:rPr>
              <w:t>d</w:t>
            </w:r>
            <w:r w:rsidR="0010248F" w:rsidRPr="0010248F">
              <w:rPr>
                <w:i w:val="0"/>
                <w:iCs/>
              </w:rPr>
              <w:t xml:space="preserve">isaster </w:t>
            </w:r>
            <w:r w:rsidR="0010248F">
              <w:rPr>
                <w:i w:val="0"/>
                <w:iCs/>
              </w:rPr>
              <w:t>r</w:t>
            </w:r>
            <w:r w:rsidR="0010248F" w:rsidRPr="0010248F">
              <w:rPr>
                <w:i w:val="0"/>
                <w:iCs/>
              </w:rPr>
              <w:t xml:space="preserve">oaming with </w:t>
            </w:r>
            <w:r w:rsidR="0010248F">
              <w:rPr>
                <w:i w:val="0"/>
                <w:iCs/>
              </w:rPr>
              <w:t>m</w:t>
            </w:r>
            <w:r w:rsidR="0010248F" w:rsidRPr="0010248F">
              <w:rPr>
                <w:i w:val="0"/>
                <w:iCs/>
              </w:rPr>
              <w:t xml:space="preserve">inimization of </w:t>
            </w:r>
            <w:r w:rsidR="0010248F">
              <w:rPr>
                <w:i w:val="0"/>
                <w:iCs/>
              </w:rPr>
              <w:t>s</w:t>
            </w:r>
            <w:r w:rsidR="0010248F" w:rsidRPr="0010248F">
              <w:rPr>
                <w:i w:val="0"/>
                <w:iCs/>
              </w:rPr>
              <w:t xml:space="preserve">ervice </w:t>
            </w:r>
            <w:r w:rsidR="0010248F">
              <w:rPr>
                <w:i w:val="0"/>
                <w:iCs/>
              </w:rPr>
              <w:t>i</w:t>
            </w:r>
            <w:r w:rsidR="0010248F" w:rsidRPr="0010248F">
              <w:rPr>
                <w:i w:val="0"/>
                <w:iCs/>
              </w:rPr>
              <w:t>nterruption</w:t>
            </w:r>
            <w:r>
              <w:rPr>
                <w:i w:val="0"/>
                <w:iCs/>
              </w:rPr>
              <w:t xml:space="preserve"> phase 2</w:t>
            </w:r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2D665BA6" w:rsidR="00635E03" w:rsidRPr="00915C08" w:rsidRDefault="00D03654" w:rsidP="00DE134A">
            <w:pPr>
              <w:pStyle w:val="TAL"/>
            </w:pPr>
            <w:r w:rsidRPr="00D03654">
              <w:t>1080022</w:t>
            </w:r>
          </w:p>
        </w:tc>
        <w:tc>
          <w:tcPr>
            <w:tcW w:w="3326" w:type="dxa"/>
          </w:tcPr>
          <w:p w14:paraId="324FB381" w14:textId="1665E0D0" w:rsidR="00635E03" w:rsidRPr="00DE134A" w:rsidRDefault="00D03654" w:rsidP="00DE134A">
            <w:pPr>
              <w:pStyle w:val="TAL"/>
            </w:pPr>
            <w:r w:rsidRPr="00D03654">
              <w:t>CT aspects of Minimization of Service Interruption During Core Network Failure Phase 2</w:t>
            </w:r>
          </w:p>
        </w:tc>
        <w:tc>
          <w:tcPr>
            <w:tcW w:w="5099" w:type="dxa"/>
          </w:tcPr>
          <w:p w14:paraId="36A61D94" w14:textId="4A78EF5A" w:rsidR="00635E03" w:rsidRDefault="00D03654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6011B5">
              <w:rPr>
                <w:i w:val="0"/>
                <w:iCs/>
              </w:rPr>
              <w:t>upport of d</w:t>
            </w:r>
            <w:r w:rsidR="006011B5" w:rsidRPr="0010248F">
              <w:rPr>
                <w:i w:val="0"/>
                <w:iCs/>
              </w:rPr>
              <w:t xml:space="preserve">isaster </w:t>
            </w:r>
            <w:r w:rsidR="006011B5">
              <w:rPr>
                <w:i w:val="0"/>
                <w:iCs/>
              </w:rPr>
              <w:t>r</w:t>
            </w:r>
            <w:r w:rsidR="006011B5" w:rsidRPr="0010248F">
              <w:rPr>
                <w:i w:val="0"/>
                <w:iCs/>
              </w:rPr>
              <w:t xml:space="preserve">oaming with </w:t>
            </w:r>
            <w:r w:rsidR="006011B5">
              <w:rPr>
                <w:i w:val="0"/>
                <w:iCs/>
              </w:rPr>
              <w:t>m</w:t>
            </w:r>
            <w:r w:rsidR="006011B5" w:rsidRPr="0010248F">
              <w:rPr>
                <w:i w:val="0"/>
                <w:iCs/>
              </w:rPr>
              <w:t xml:space="preserve">inimization of </w:t>
            </w:r>
            <w:r w:rsidR="006011B5">
              <w:rPr>
                <w:i w:val="0"/>
                <w:iCs/>
              </w:rPr>
              <w:t>s</w:t>
            </w:r>
            <w:r w:rsidR="006011B5" w:rsidRPr="0010248F">
              <w:rPr>
                <w:i w:val="0"/>
                <w:iCs/>
              </w:rPr>
              <w:t xml:space="preserve">ervice </w:t>
            </w:r>
            <w:r w:rsidR="006011B5">
              <w:rPr>
                <w:i w:val="0"/>
                <w:iCs/>
              </w:rPr>
              <w:t>i</w:t>
            </w:r>
            <w:r w:rsidR="006011B5"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0612B2C2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r w:rsidR="00586D4D">
        <w:rPr>
          <w:i w:val="0"/>
          <w:iCs/>
        </w:rPr>
        <w:t xml:space="preserve"> in release 19)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>for theses inbound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WT-1: </w:t>
      </w:r>
      <w:r>
        <w:rPr>
          <w:rFonts w:eastAsiaTheme="minorEastAsia"/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  <w:rPr>
          <w:rFonts w:eastAsiaTheme="minorEastAsia"/>
        </w:rPr>
      </w:pPr>
    </w:p>
    <w:p w14:paraId="68F1432C" w14:textId="77777777" w:rsidR="0033757F" w:rsidRDefault="0033757F" w:rsidP="0033757F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5FB75E4E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750784E7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2619041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384222" w:rsidR="0034543A" w:rsidRDefault="0097256B" w:rsidP="0034543A">
            <w:pPr>
              <w:pStyle w:val="TAL"/>
            </w:pPr>
            <w:r>
              <w:t>Nokia</w:t>
            </w: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A3060E6" w:rsidR="0034543A" w:rsidRDefault="0097256B" w:rsidP="0034543A">
            <w:pPr>
              <w:pStyle w:val="TAL"/>
            </w:pPr>
            <w:r w:rsidRPr="0097256B">
              <w:t>Samsung</w:t>
            </w: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3E47978" w:rsidR="0034543A" w:rsidRDefault="0097256B" w:rsidP="0034543A">
            <w:pPr>
              <w:pStyle w:val="TAL"/>
            </w:pPr>
            <w:r w:rsidRPr="0097256B">
              <w:t xml:space="preserve">China </w:t>
            </w:r>
            <w:r>
              <w:t>T</w:t>
            </w:r>
            <w:r w:rsidRPr="0097256B">
              <w:t>elecom</w:t>
            </w: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9B5CEB" w:rsidR="0034543A" w:rsidRDefault="002814E9" w:rsidP="0034543A">
            <w:pPr>
              <w:pStyle w:val="TAL"/>
            </w:pPr>
            <w:r w:rsidRPr="002814E9">
              <w:t>MATRIXX Software</w:t>
            </w:r>
          </w:p>
        </w:tc>
      </w:tr>
      <w:tr w:rsidR="002814E9" w14:paraId="4D3F52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E9ED3E" w14:textId="5F87E584" w:rsidR="002814E9" w:rsidRPr="002814E9" w:rsidRDefault="002814E9" w:rsidP="0034543A">
            <w:pPr>
              <w:pStyle w:val="TAL"/>
            </w:pPr>
            <w:r>
              <w:t>China Mobile</w:t>
            </w:r>
          </w:p>
        </w:tc>
      </w:tr>
      <w:tr w:rsidR="00555CFB" w14:paraId="50FC21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10FE9" w14:textId="6FB1A8ED" w:rsidR="00555CFB" w:rsidRDefault="00555CFB" w:rsidP="0034543A">
            <w:pPr>
              <w:pStyle w:val="TAL"/>
            </w:pPr>
            <w:r>
              <w:t>Amdocs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E38C3" w14:textId="77777777" w:rsidR="00895B49" w:rsidRDefault="00895B49">
      <w:r>
        <w:separator/>
      </w:r>
    </w:p>
  </w:endnote>
  <w:endnote w:type="continuationSeparator" w:id="0">
    <w:p w14:paraId="42708D38" w14:textId="77777777" w:rsidR="00895B49" w:rsidRDefault="00895B49">
      <w:r>
        <w:continuationSeparator/>
      </w:r>
    </w:p>
  </w:endnote>
  <w:endnote w:type="continuationNotice" w:id="1">
    <w:p w14:paraId="0FE9E711" w14:textId="77777777" w:rsidR="00895B49" w:rsidRDefault="00895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C4729" w14:textId="77777777" w:rsidR="00895B49" w:rsidRDefault="00895B49">
      <w:r>
        <w:separator/>
      </w:r>
    </w:p>
  </w:footnote>
  <w:footnote w:type="continuationSeparator" w:id="0">
    <w:p w14:paraId="1F79BEA1" w14:textId="77777777" w:rsidR="00895B49" w:rsidRDefault="00895B49">
      <w:r>
        <w:continuationSeparator/>
      </w:r>
    </w:p>
  </w:footnote>
  <w:footnote w:type="continuationNotice" w:id="1">
    <w:p w14:paraId="4D5E1540" w14:textId="77777777" w:rsidR="00895B49" w:rsidRDefault="00895B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2CD7"/>
    <w:rsid w:val="000B3748"/>
    <w:rsid w:val="000B37C5"/>
    <w:rsid w:val="000B61FD"/>
    <w:rsid w:val="000C0BF7"/>
    <w:rsid w:val="000C5FE3"/>
    <w:rsid w:val="000D11AE"/>
    <w:rsid w:val="000D122A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14E9"/>
    <w:rsid w:val="00283472"/>
    <w:rsid w:val="002865B5"/>
    <w:rsid w:val="002944FD"/>
    <w:rsid w:val="00296B95"/>
    <w:rsid w:val="002A1F1A"/>
    <w:rsid w:val="002A466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11D6B"/>
    <w:rsid w:val="003205AD"/>
    <w:rsid w:val="00321FF1"/>
    <w:rsid w:val="0033027D"/>
    <w:rsid w:val="00331F20"/>
    <w:rsid w:val="00335107"/>
    <w:rsid w:val="00335FB2"/>
    <w:rsid w:val="0033757F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11698"/>
    <w:rsid w:val="00412D09"/>
    <w:rsid w:val="00414164"/>
    <w:rsid w:val="0041789B"/>
    <w:rsid w:val="00422309"/>
    <w:rsid w:val="004260A5"/>
    <w:rsid w:val="00432283"/>
    <w:rsid w:val="00436CC6"/>
    <w:rsid w:val="0043745F"/>
    <w:rsid w:val="00437F58"/>
    <w:rsid w:val="0044029F"/>
    <w:rsid w:val="00440BC9"/>
    <w:rsid w:val="00441F99"/>
    <w:rsid w:val="00443232"/>
    <w:rsid w:val="00451886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24932"/>
    <w:rsid w:val="0052784D"/>
    <w:rsid w:val="00531784"/>
    <w:rsid w:val="0054287C"/>
    <w:rsid w:val="0054783C"/>
    <w:rsid w:val="0055216E"/>
    <w:rsid w:val="00552C2C"/>
    <w:rsid w:val="005555B7"/>
    <w:rsid w:val="00555CFB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9F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C1F02"/>
    <w:rsid w:val="006C2E80"/>
    <w:rsid w:val="006C4991"/>
    <w:rsid w:val="006C4FCB"/>
    <w:rsid w:val="006E0F19"/>
    <w:rsid w:val="006E1FDA"/>
    <w:rsid w:val="006E45C5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3CF4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5B49"/>
    <w:rsid w:val="00896C03"/>
    <w:rsid w:val="008A04B9"/>
    <w:rsid w:val="008A1C78"/>
    <w:rsid w:val="008A2317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7838"/>
    <w:rsid w:val="0097256B"/>
    <w:rsid w:val="009822EC"/>
    <w:rsid w:val="00982CD6"/>
    <w:rsid w:val="00985B73"/>
    <w:rsid w:val="009870A7"/>
    <w:rsid w:val="00991BF4"/>
    <w:rsid w:val="00992266"/>
    <w:rsid w:val="00994A54"/>
    <w:rsid w:val="009A0B51"/>
    <w:rsid w:val="009A3BC4"/>
    <w:rsid w:val="009A527F"/>
    <w:rsid w:val="009A6092"/>
    <w:rsid w:val="009A63B8"/>
    <w:rsid w:val="009B1936"/>
    <w:rsid w:val="009B47E4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56F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81F"/>
    <w:rsid w:val="00BB5EBF"/>
    <w:rsid w:val="00BC642A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D4D76"/>
    <w:rsid w:val="00CF2386"/>
    <w:rsid w:val="00CF6810"/>
    <w:rsid w:val="00D008B9"/>
    <w:rsid w:val="00D00EE0"/>
    <w:rsid w:val="00D02C30"/>
    <w:rsid w:val="00D03654"/>
    <w:rsid w:val="00D06117"/>
    <w:rsid w:val="00D1498C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74F3"/>
    <w:rsid w:val="00DB0053"/>
    <w:rsid w:val="00DB2161"/>
    <w:rsid w:val="00DB6564"/>
    <w:rsid w:val="00DB69F3"/>
    <w:rsid w:val="00DC4907"/>
    <w:rsid w:val="00DD017C"/>
    <w:rsid w:val="00DD397A"/>
    <w:rsid w:val="00DD54D3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v1</cp:lastModifiedBy>
  <cp:revision>51</cp:revision>
  <cp:lastPrinted>2000-02-29T11:31:00Z</cp:lastPrinted>
  <dcterms:created xsi:type="dcterms:W3CDTF">2024-04-18T07:07:00Z</dcterms:created>
  <dcterms:modified xsi:type="dcterms:W3CDTF">2025-08-29T06:59:00Z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